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1A79" w14:textId="77777777" w:rsidR="00041482" w:rsidRPr="00AC42B0" w:rsidRDefault="00041482" w:rsidP="00041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5B7BD4B3" w14:textId="77777777" w:rsidR="00896359" w:rsidRDefault="00041482" w:rsidP="00896359">
      <w:pPr>
        <w:spacing w:after="0" w:line="240" w:lineRule="auto"/>
      </w:pPr>
      <w:r w:rsidRPr="00AC42B0">
        <w:t>Upoštevaje vse pogoje in zahteve naročnika iz dokumentacije</w:t>
      </w:r>
      <w:r w:rsidR="008E2059">
        <w:t xml:space="preserve"> v zvezi z oddajo javnega naročila</w:t>
      </w:r>
      <w:r w:rsidRPr="00AC42B0">
        <w:t xml:space="preserve"> za javno naročilo</w:t>
      </w:r>
      <w:r>
        <w:t xml:space="preserve"> z oznako JN </w:t>
      </w:r>
      <w:r w:rsidR="00EA4AFF">
        <w:t>9</w:t>
      </w:r>
      <w:r>
        <w:t>/202</w:t>
      </w:r>
      <w:r w:rsidR="00EA4AFF">
        <w:t>6</w:t>
      </w:r>
      <w:r>
        <w:t xml:space="preserve">, </w:t>
      </w:r>
      <w:r w:rsidRPr="00AC42B0">
        <w:t xml:space="preserve">katerega predmet je </w:t>
      </w:r>
      <w:r w:rsidR="00214AFB">
        <w:t>»</w:t>
      </w:r>
      <w:r w:rsidR="00B32E52" w:rsidRPr="00B32E52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</w:t>
      </w:r>
      <w:r w:rsidR="00CC4901">
        <w:rPr>
          <w:i/>
          <w:iCs/>
        </w:rPr>
        <w:t xml:space="preserve"> </w:t>
      </w:r>
      <w:r w:rsidR="00B32E52" w:rsidRPr="00B32E52">
        <w:rPr>
          <w:i/>
          <w:iCs/>
        </w:rPr>
        <w:t>2021-2027 v Sloveniji</w:t>
      </w:r>
      <w:r w:rsidR="00927531">
        <w:t>«</w:t>
      </w:r>
      <w:r w:rsidRPr="00AC42B0">
        <w:t>, dajemo ponudbo</w:t>
      </w:r>
      <w:r>
        <w:t xml:space="preserve"> za</w:t>
      </w:r>
    </w:p>
    <w:p w14:paraId="449CB60B" w14:textId="55AFFCA3" w:rsidR="006D022B" w:rsidRPr="00B32E52" w:rsidRDefault="006D022B" w:rsidP="006D022B">
      <w:pPr>
        <w:spacing w:line="240" w:lineRule="auto"/>
      </w:pPr>
      <w:r w:rsidRPr="00896359">
        <w:rPr>
          <w:sz w:val="20"/>
          <w:szCs w:val="20"/>
        </w:rPr>
        <w:t xml:space="preserve"> </w:t>
      </w:r>
      <w:r w:rsidRPr="00896359">
        <w:rPr>
          <w:i/>
          <w:iCs/>
          <w:sz w:val="20"/>
          <w:szCs w:val="20"/>
        </w:rPr>
        <w:t>/Ponudnik vpiše ceno samo za sklop, za katerega oddaja ponudbo. Vsi številski podatki na tem obrazcu morajo biti zaokroženi na največ dve decimalni mesti. Vsi preračuni se morajo opraviti s števili, ki so zaokrožena na največ dve decimalni mesti. Ponudnik mora vpisati vse zahtevane podatke./</w:t>
      </w:r>
      <w:r w:rsidRPr="00DC06FB">
        <w:rPr>
          <w:i/>
          <w:iCs/>
        </w:rPr>
        <w:t xml:space="preserve">: </w:t>
      </w:r>
    </w:p>
    <w:p w14:paraId="2C29BB3E" w14:textId="343064C0" w:rsidR="000C397A" w:rsidRDefault="000C397A" w:rsidP="000C397A">
      <w:pPr>
        <w:pStyle w:val="Odstavekseznama"/>
        <w:numPr>
          <w:ilvl w:val="0"/>
          <w:numId w:val="33"/>
        </w:numPr>
        <w:spacing w:line="240" w:lineRule="auto"/>
      </w:pPr>
      <w:r w:rsidRPr="000C397A">
        <w:rPr>
          <w:b/>
          <w:bCs/>
        </w:rPr>
        <w:t xml:space="preserve">Sklop 1 </w:t>
      </w:r>
      <w:r w:rsidRPr="004B4D0F">
        <w:rPr>
          <w:b/>
          <w:bCs/>
        </w:rPr>
        <w:t xml:space="preserve">- </w:t>
      </w:r>
      <w:r w:rsidR="004B4D0F" w:rsidRPr="004B4D0F">
        <w:rPr>
          <w:b/>
          <w:bCs/>
          <w:i/>
          <w:iCs/>
        </w:rPr>
        <w:t>Vrednotenje vpliva izboljšanja infrastrukture za raziskave in inovacijske zmogljivosti</w:t>
      </w:r>
      <w:r>
        <w:t xml:space="preserve"> v višini </w:t>
      </w:r>
      <w:r w:rsidR="003C0048"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="003C0048" w:rsidRPr="000C397A">
        <w:instrText xml:space="preserve"> FORMTEXT </w:instrText>
      </w:r>
      <w:r w:rsidR="003C0048" w:rsidRPr="000C397A">
        <w:fldChar w:fldCharType="separate"/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0C397A">
        <w:fldChar w:fldCharType="end"/>
      </w:r>
      <w:r w:rsidR="003C0048" w:rsidRPr="000C397A">
        <w:t xml:space="preserve"> EUR brez DDV oziroma </w:t>
      </w:r>
      <w:r w:rsidR="003C0048"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="003C0048" w:rsidRPr="000C397A">
        <w:instrText xml:space="preserve"> FORMTEXT </w:instrText>
      </w:r>
      <w:r w:rsidR="003C0048" w:rsidRPr="000C397A">
        <w:fldChar w:fldCharType="separate"/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0C397A">
        <w:fldChar w:fldCharType="end"/>
      </w:r>
      <w:r w:rsidR="003C0048" w:rsidRPr="000C397A">
        <w:t xml:space="preserve"> EUR z DDV</w:t>
      </w:r>
      <w:r>
        <w:t>;</w:t>
      </w:r>
    </w:p>
    <w:p w14:paraId="1C88ED16" w14:textId="77777777" w:rsidR="004B4D0F" w:rsidRDefault="000C397A" w:rsidP="000C397A">
      <w:pPr>
        <w:pStyle w:val="Odstavekseznama"/>
        <w:numPr>
          <w:ilvl w:val="0"/>
          <w:numId w:val="33"/>
        </w:numPr>
        <w:spacing w:line="240" w:lineRule="auto"/>
      </w:pPr>
      <w:r w:rsidRPr="000C397A">
        <w:rPr>
          <w:b/>
          <w:bCs/>
        </w:rPr>
        <w:t xml:space="preserve">Sklop </w:t>
      </w:r>
      <w:r w:rsidRPr="004B4D0F">
        <w:rPr>
          <w:b/>
          <w:bCs/>
        </w:rPr>
        <w:t xml:space="preserve">2 - </w:t>
      </w:r>
      <w:r w:rsidR="004B4D0F" w:rsidRPr="004B4D0F">
        <w:rPr>
          <w:b/>
          <w:bCs/>
          <w:i/>
          <w:iCs/>
        </w:rPr>
        <w:t>Vrednotenje ustreznosti ukrepa za odziv na podnebno pogojene nesreče</w:t>
      </w:r>
      <w:r w:rsidR="004B4D0F">
        <w:t xml:space="preserve"> </w:t>
      </w:r>
      <w:r>
        <w:t xml:space="preserve">v višini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 w:rsidR="004B4D0F">
        <w:t>,</w:t>
      </w:r>
    </w:p>
    <w:p w14:paraId="4500D121" w14:textId="34E3D21E" w:rsidR="000C397A" w:rsidRDefault="004B4D0F" w:rsidP="004B4D0F">
      <w:pPr>
        <w:pStyle w:val="Odstavekseznama"/>
        <w:numPr>
          <w:ilvl w:val="0"/>
          <w:numId w:val="33"/>
        </w:numPr>
        <w:spacing w:line="240" w:lineRule="auto"/>
      </w:pPr>
      <w:r w:rsidRPr="000C397A">
        <w:rPr>
          <w:b/>
          <w:bCs/>
        </w:rPr>
        <w:t xml:space="preserve">Sklop </w:t>
      </w:r>
      <w:r>
        <w:rPr>
          <w:b/>
          <w:bCs/>
        </w:rPr>
        <w:t>3</w:t>
      </w:r>
      <w:r w:rsidRPr="004B4D0F">
        <w:rPr>
          <w:b/>
          <w:bCs/>
        </w:rPr>
        <w:t xml:space="preserve"> - </w:t>
      </w:r>
      <w:r w:rsidRPr="004B4D0F">
        <w:rPr>
          <w:b/>
          <w:bCs/>
          <w:i/>
          <w:iCs/>
        </w:rPr>
        <w:t>Vrednotenje učinkovitosti in uspešnosti izvajanja ukrepov za razvoj spretnosti v okviru Programa evropske kohezijske politike v obdobju</w:t>
      </w:r>
      <w:r w:rsidRPr="004B4D0F">
        <w:rPr>
          <w:b/>
          <w:bCs/>
          <w:i/>
          <w:iCs/>
        </w:rPr>
        <w:br/>
        <w:t>2021-2027 v Sloveniji</w:t>
      </w:r>
      <w:r>
        <w:t xml:space="preserve"> v višini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 w:rsidR="000C397A">
        <w:t>.</w:t>
      </w:r>
    </w:p>
    <w:p w14:paraId="2DB1E2FE" w14:textId="31189968" w:rsidR="00041482" w:rsidRPr="00A8683F" w:rsidRDefault="00041482" w:rsidP="00041482">
      <w:pPr>
        <w:spacing w:line="240" w:lineRule="auto"/>
        <w:rPr>
          <w:i/>
          <w:iCs/>
        </w:rPr>
      </w:pPr>
      <w:r w:rsidRPr="00A8683F">
        <w:rPr>
          <w:i/>
          <w:iCs/>
        </w:rPr>
        <w:t>/</w:t>
      </w:r>
      <w:r w:rsidR="00A8683F" w:rsidRPr="00A8683F">
        <w:rPr>
          <w:i/>
          <w:iCs/>
        </w:rPr>
        <w:t xml:space="preserve"> Ponudnik mora vpisati vse zahtevane podatke.</w:t>
      </w:r>
      <w:r w:rsidRPr="00A8683F">
        <w:rPr>
          <w:i/>
          <w:iCs/>
        </w:rPr>
        <w:t xml:space="preserve">/: </w:t>
      </w:r>
    </w:p>
    <w:p w14:paraId="4BD0FBEA" w14:textId="3C6606D5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2F8FB62B" w14:textId="253C1CE2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C978F" w14:textId="77777777" w:rsidR="002E53CB" w:rsidRDefault="002E53CB">
      <w:r>
        <w:separator/>
      </w:r>
    </w:p>
  </w:endnote>
  <w:endnote w:type="continuationSeparator" w:id="0">
    <w:p w14:paraId="42157F8C" w14:textId="77777777" w:rsidR="002E53CB" w:rsidRDefault="002E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B5857" w14:textId="77777777" w:rsidR="002E53CB" w:rsidRDefault="002E53CB">
      <w:bookmarkStart w:id="0" w:name="_Hlk149024485"/>
      <w:bookmarkEnd w:id="0"/>
      <w:r>
        <w:separator/>
      </w:r>
    </w:p>
  </w:footnote>
  <w:footnote w:type="continuationSeparator" w:id="0">
    <w:p w14:paraId="1652CA10" w14:textId="77777777" w:rsidR="002E53CB" w:rsidRDefault="002E53CB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6C79BF0F" w:rsidR="00B745D6" w:rsidRPr="008F3500" w:rsidRDefault="00B745D6" w:rsidP="00847E0D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5A385A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96B57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10"/>
  </w:num>
  <w:num w:numId="2" w16cid:durableId="1216087845">
    <w:abstractNumId w:val="14"/>
  </w:num>
  <w:num w:numId="3" w16cid:durableId="1869564984">
    <w:abstractNumId w:val="0"/>
  </w:num>
  <w:num w:numId="4" w16cid:durableId="1428816922">
    <w:abstractNumId w:val="16"/>
  </w:num>
  <w:num w:numId="5" w16cid:durableId="200366275">
    <w:abstractNumId w:val="13"/>
  </w:num>
  <w:num w:numId="6" w16cid:durableId="1413433326">
    <w:abstractNumId w:val="30"/>
  </w:num>
  <w:num w:numId="7" w16cid:durableId="1101683628">
    <w:abstractNumId w:val="19"/>
  </w:num>
  <w:num w:numId="8" w16cid:durableId="256983549">
    <w:abstractNumId w:val="33"/>
  </w:num>
  <w:num w:numId="9" w16cid:durableId="73821114">
    <w:abstractNumId w:val="8"/>
  </w:num>
  <w:num w:numId="10" w16cid:durableId="1169171056">
    <w:abstractNumId w:val="27"/>
  </w:num>
  <w:num w:numId="11" w16cid:durableId="1689520807">
    <w:abstractNumId w:val="2"/>
  </w:num>
  <w:num w:numId="12" w16cid:durableId="297536477">
    <w:abstractNumId w:val="7"/>
  </w:num>
  <w:num w:numId="13" w16cid:durableId="1545168995">
    <w:abstractNumId w:val="4"/>
  </w:num>
  <w:num w:numId="14" w16cid:durableId="710112661">
    <w:abstractNumId w:val="23"/>
  </w:num>
  <w:num w:numId="15" w16cid:durableId="1887790284">
    <w:abstractNumId w:val="15"/>
  </w:num>
  <w:num w:numId="16" w16cid:durableId="1148982717">
    <w:abstractNumId w:val="1"/>
  </w:num>
  <w:num w:numId="17" w16cid:durableId="1918902015">
    <w:abstractNumId w:val="26"/>
  </w:num>
  <w:num w:numId="18" w16cid:durableId="1999453205">
    <w:abstractNumId w:val="17"/>
  </w:num>
  <w:num w:numId="19" w16cid:durableId="1153108311">
    <w:abstractNumId w:val="6"/>
  </w:num>
  <w:num w:numId="20" w16cid:durableId="1288971650">
    <w:abstractNumId w:val="5"/>
  </w:num>
  <w:num w:numId="21" w16cid:durableId="1357467959">
    <w:abstractNumId w:val="29"/>
  </w:num>
  <w:num w:numId="22" w16cid:durableId="1402173071">
    <w:abstractNumId w:val="18"/>
  </w:num>
  <w:num w:numId="23" w16cid:durableId="1939174107">
    <w:abstractNumId w:val="20"/>
  </w:num>
  <w:num w:numId="24" w16cid:durableId="612907906">
    <w:abstractNumId w:val="32"/>
  </w:num>
  <w:num w:numId="25" w16cid:durableId="718431750">
    <w:abstractNumId w:val="22"/>
  </w:num>
  <w:num w:numId="26" w16cid:durableId="1700084209">
    <w:abstractNumId w:val="9"/>
  </w:num>
  <w:num w:numId="27" w16cid:durableId="240877066">
    <w:abstractNumId w:val="31"/>
  </w:num>
  <w:num w:numId="28" w16cid:durableId="538706424">
    <w:abstractNumId w:val="28"/>
  </w:num>
  <w:num w:numId="29" w16cid:durableId="756707826">
    <w:abstractNumId w:val="24"/>
  </w:num>
  <w:num w:numId="30" w16cid:durableId="400374898">
    <w:abstractNumId w:val="11"/>
  </w:num>
  <w:num w:numId="31" w16cid:durableId="1558976996">
    <w:abstractNumId w:val="12"/>
  </w:num>
  <w:num w:numId="32" w16cid:durableId="1596594025">
    <w:abstractNumId w:val="21"/>
  </w:num>
  <w:num w:numId="33" w16cid:durableId="2087339965">
    <w:abstractNumId w:val="25"/>
  </w:num>
  <w:num w:numId="34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3E3D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366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69F1"/>
    <w:rsid w:val="00271CE5"/>
    <w:rsid w:val="00282020"/>
    <w:rsid w:val="00283C11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E53CB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369D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129A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D0F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37C6E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121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47E0D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359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2059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2E52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901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58EB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4AF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27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1832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76</cp:revision>
  <cp:lastPrinted>2014-11-11T11:21:00Z</cp:lastPrinted>
  <dcterms:created xsi:type="dcterms:W3CDTF">2023-07-13T12:48:00Z</dcterms:created>
  <dcterms:modified xsi:type="dcterms:W3CDTF">2026-04-03T09:17:00Z</dcterms:modified>
</cp:coreProperties>
</file>